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CCC88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YONGE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72FF73B7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Mildenhall, Suffolk.</w:t>
      </w:r>
    </w:p>
    <w:p w14:paraId="4D072C7D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29EBD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07EA5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Wyccherd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</w:t>
      </w:r>
    </w:p>
    <w:p w14:paraId="76974C71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55C765A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735125D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E7869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E534D" w14:textId="77777777" w:rsidR="001F369A" w:rsidRDefault="001F369A" w:rsidP="001F36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75416A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3B72" w14:textId="77777777" w:rsidR="001F369A" w:rsidRDefault="001F369A" w:rsidP="009139A6">
      <w:r>
        <w:separator/>
      </w:r>
    </w:p>
  </w:endnote>
  <w:endnote w:type="continuationSeparator" w:id="0">
    <w:p w14:paraId="1184EE31" w14:textId="77777777" w:rsidR="001F369A" w:rsidRDefault="001F36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C1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F81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0A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989E" w14:textId="77777777" w:rsidR="001F369A" w:rsidRDefault="001F369A" w:rsidP="009139A6">
      <w:r>
        <w:separator/>
      </w:r>
    </w:p>
  </w:footnote>
  <w:footnote w:type="continuationSeparator" w:id="0">
    <w:p w14:paraId="6A5B9E60" w14:textId="77777777" w:rsidR="001F369A" w:rsidRDefault="001F36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01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EF4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BB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69A"/>
    <w:rsid w:val="000666E0"/>
    <w:rsid w:val="001F369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41946"/>
  <w15:chartTrackingRefBased/>
  <w15:docId w15:val="{5193280E-8AED-47B9-AE95-F9DC91A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36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2022-05-20T20:36:00Z</dcterms:created>
  <dcterms:modified xsi:type="dcterms:W3CDTF">2022-05-20T20:36:00Z</dcterms:modified>
</cp:coreProperties>
</file>